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3AAA6" w14:textId="77777777" w:rsidR="00FC69A5" w:rsidRPr="00C84F4D" w:rsidRDefault="00FC69A5" w:rsidP="00C84F4D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58265DF2" w14:textId="77777777" w:rsidR="00FC69A5" w:rsidRPr="00FC69A5" w:rsidRDefault="00FC69A5" w:rsidP="00A0079C">
      <w:pPr>
        <w:pStyle w:val="paragraf"/>
        <w:keepNext w:val="0"/>
        <w:keepLines/>
        <w:widowControl w:val="0"/>
        <w:spacing w:before="0" w:after="0" w:line="240" w:lineRule="exact"/>
        <w:jc w:val="left"/>
        <w:rPr>
          <w:rFonts w:ascii="Calibri" w:hAnsi="Calibri" w:cs="Calibri"/>
          <w:sz w:val="22"/>
          <w:szCs w:val="22"/>
        </w:rPr>
      </w:pPr>
    </w:p>
    <w:p w14:paraId="52EEFD3B" w14:textId="64CCAED3" w:rsid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</w:t>
      </w:r>
      <w:r w:rsidR="00C84F4D" w:rsidRPr="00951F8B">
        <w:rPr>
          <w:rFonts w:eastAsia="Times New Roman" w:cs="Calibri"/>
          <w:lang w:eastAsia="pl-PL"/>
        </w:rPr>
        <w:t>Dz. U. z 2024 r. poz. 1320</w:t>
      </w:r>
      <w:r w:rsidRPr="00A0079C">
        <w:rPr>
          <w:rFonts w:eastAsia="Times New Roman" w:cs="Calibri"/>
          <w:lang w:eastAsia="pl-PL"/>
        </w:rPr>
        <w:t>) zarejestrowanego pod sygnaturą CRZP/</w:t>
      </w:r>
      <w:r w:rsidR="00E205C0">
        <w:rPr>
          <w:rFonts w:eastAsia="Times New Roman" w:cs="Calibri"/>
          <w:lang w:eastAsia="pl-PL"/>
        </w:rPr>
        <w:t>55</w:t>
      </w:r>
      <w:r w:rsidRPr="00A0079C">
        <w:rPr>
          <w:rFonts w:eastAsia="Times New Roman" w:cs="Calibri"/>
          <w:lang w:eastAsia="pl-PL"/>
        </w:rPr>
        <w:t>/202</w:t>
      </w:r>
      <w:r>
        <w:rPr>
          <w:rFonts w:eastAsia="Times New Roman" w:cs="Calibri"/>
          <w:lang w:eastAsia="pl-PL"/>
        </w:rPr>
        <w:t xml:space="preserve">5/AZP dotyczącego: „Dostawa </w:t>
      </w:r>
      <w:proofErr w:type="spellStart"/>
      <w:r>
        <w:rPr>
          <w:rFonts w:eastAsia="Times New Roman" w:cs="Calibri"/>
          <w:lang w:eastAsia="pl-PL"/>
        </w:rPr>
        <w:t>sortów</w:t>
      </w:r>
      <w:proofErr w:type="spellEnd"/>
      <w:r>
        <w:rPr>
          <w:rFonts w:eastAsia="Times New Roman" w:cs="Calibri"/>
          <w:lang w:eastAsia="pl-PL"/>
        </w:rPr>
        <w:t xml:space="preserve"> mundurowych dla studentów </w:t>
      </w:r>
      <w:r w:rsidRPr="00A0079C">
        <w:rPr>
          <w:rFonts w:eastAsia="Times New Roman" w:cs="Calibri"/>
          <w:lang w:eastAsia="pl-PL"/>
        </w:rPr>
        <w:t xml:space="preserve"> UMG w roku 2025/2026”, </w:t>
      </w:r>
    </w:p>
    <w:p w14:paraId="3575A4FD" w14:textId="77777777" w:rsidR="00A0079C" w:rsidRPr="00A0079C" w:rsidRDefault="002879ED" w:rsidP="00A0079C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6</w:t>
      </w:r>
      <w:r w:rsidR="00A0079C">
        <w:rPr>
          <w:rFonts w:eastAsia="Times New Roman" w:cs="Calibri"/>
          <w:b/>
          <w:lang w:eastAsia="pl-PL"/>
        </w:rPr>
        <w:t xml:space="preserve"> - </w:t>
      </w:r>
      <w:r>
        <w:rPr>
          <w:rFonts w:eastAsia="Times New Roman" w:cs="Calibri"/>
          <w:b/>
          <w:lang w:eastAsia="pl-PL"/>
        </w:rPr>
        <w:t xml:space="preserve"> Sort ćwiczebny</w:t>
      </w:r>
      <w:r w:rsidR="00A0079C" w:rsidRPr="00A0079C">
        <w:rPr>
          <w:rFonts w:eastAsia="Times New Roman" w:cs="Calibri"/>
          <w:b/>
          <w:lang w:eastAsia="pl-PL"/>
        </w:rPr>
        <w:t>)</w:t>
      </w:r>
    </w:p>
    <w:p w14:paraId="7D474E9B" w14:textId="77777777" w:rsidR="00A0079C" w:rsidRP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pomiędzy:</w:t>
      </w:r>
    </w:p>
    <w:p w14:paraId="339F823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0952BBF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Uniwersytetem Morskim w Gdyni</w:t>
      </w:r>
    </w:p>
    <w:p w14:paraId="4601B99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ul. Morska 81-87 </w:t>
      </w:r>
    </w:p>
    <w:p w14:paraId="4B3A8F6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81-225 Gdynia</w:t>
      </w:r>
    </w:p>
    <w:p w14:paraId="209D4F2C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NIP: 586-001-28-73</w:t>
      </w:r>
    </w:p>
    <w:p w14:paraId="4DF3072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F663789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Zamawiającym, reprezentowanym przez:</w:t>
      </w:r>
    </w:p>
    <w:p w14:paraId="0F6D70D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48EBB7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22BBFDB6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2100EB49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3B4F23E4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6620A98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a </w:t>
      </w:r>
    </w:p>
    <w:p w14:paraId="0E14C01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4D1A0B9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7B3BACD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3B63BB0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7C0A070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 …………………………………………</w:t>
      </w:r>
    </w:p>
    <w:p w14:paraId="27BC867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067E49F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5E72819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Wykonawcą, reprezentowanym przez:</w:t>
      </w:r>
    </w:p>
    <w:p w14:paraId="7FFA0B7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697B46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74F0557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430AA63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0A9787F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248BFFC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6BFA26E6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Gdyni została zawarta umowa wykonawcza następującej treści:</w:t>
      </w:r>
    </w:p>
    <w:p w14:paraId="76B3253C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51A86D5A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4577E798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23FC7A27" w14:textId="77777777" w:rsidR="00092935" w:rsidRPr="00E672EE" w:rsidRDefault="00092935" w:rsidP="0009293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2879ED">
        <w:rPr>
          <w:rFonts w:eastAsia="Times New Roman" w:cs="Calibri"/>
          <w:lang w:eastAsia="ar-SA"/>
        </w:rPr>
        <w:t>wykonywanie zadania nr 6 na sort ćwiczebny</w:t>
      </w:r>
      <w:r>
        <w:rPr>
          <w:rFonts w:eastAsia="Times New Roman" w:cs="Calibri"/>
          <w:lang w:eastAsia="ar-SA"/>
        </w:rPr>
        <w:t xml:space="preserve"> ortalionowe w postępowaniu na dostawę </w:t>
      </w:r>
      <w:proofErr w:type="spellStart"/>
      <w:r>
        <w:rPr>
          <w:rFonts w:eastAsia="Times New Roman" w:cs="Calibri"/>
          <w:lang w:eastAsia="ar-SA"/>
        </w:rPr>
        <w:t>sortów</w:t>
      </w:r>
      <w:proofErr w:type="spellEnd"/>
      <w:r>
        <w:rPr>
          <w:rFonts w:eastAsia="Times New Roman" w:cs="Calibri"/>
          <w:lang w:eastAsia="ar-SA"/>
        </w:rPr>
        <w:t xml:space="preserve"> mundurowych dla studentów UMG w roku 2025/2026</w:t>
      </w:r>
      <w:r w:rsidRPr="00E672EE">
        <w:rPr>
          <w:rFonts w:eastAsia="Times New Roman" w:cs="Calibri"/>
          <w:lang w:eastAsia="ar-SA"/>
        </w:rPr>
        <w:t xml:space="preserve"> zgodnie z </w:t>
      </w:r>
      <w:r w:rsidRPr="00E672EE">
        <w:rPr>
          <w:rFonts w:eastAsia="Times New Roman" w:cs="Calibri"/>
          <w:bCs/>
          <w:lang w:eastAsia="ar-SA"/>
        </w:rPr>
        <w:t xml:space="preserve">ofertą z dnia </w:t>
      </w:r>
      <w:r>
        <w:rPr>
          <w:rFonts w:eastAsia="Times New Roman" w:cs="Calibri"/>
          <w:bCs/>
          <w:lang w:eastAsia="ar-SA"/>
        </w:rPr>
        <w:t>......................</w:t>
      </w:r>
      <w:r w:rsidRPr="00E672EE">
        <w:rPr>
          <w:rFonts w:eastAsia="Times New Roman" w:cs="Calibri"/>
          <w:bCs/>
          <w:lang w:eastAsia="ar-SA"/>
        </w:rPr>
        <w:t xml:space="preserve">r. złożoną przez Wykonawcę, stanowiącą załącznik </w:t>
      </w:r>
      <w:r>
        <w:rPr>
          <w:rFonts w:eastAsia="Times New Roman" w:cs="Calibri"/>
          <w:bCs/>
          <w:lang w:eastAsia="ar-SA"/>
        </w:rPr>
        <w:t xml:space="preserve">numer 1 </w:t>
      </w:r>
      <w:r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Pr="00E672EE">
        <w:rPr>
          <w:rFonts w:eastAsia="Times New Roman" w:cs="Calibri"/>
          <w:lang w:eastAsia="ar-SA"/>
        </w:rPr>
        <w:t xml:space="preserve">. </w:t>
      </w:r>
    </w:p>
    <w:p w14:paraId="27E6EC08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60F9BBC8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67A5CF6E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5F139EC1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0EBE2C41" w14:textId="77777777" w:rsidR="004311D3" w:rsidRPr="00C0084A" w:rsidRDefault="004311D3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 xml:space="preserve">Miejscem wykonania przedmiotu umowy jest </w:t>
      </w:r>
      <w:r w:rsidR="00DE1487" w:rsidRPr="00C0084A">
        <w:rPr>
          <w:rFonts w:eastAsia="Times New Roman" w:cs="Calibri"/>
          <w:lang w:eastAsia="ar-SA"/>
        </w:rPr>
        <w:t>zakład krawiecki Wykonawcy.</w:t>
      </w:r>
    </w:p>
    <w:p w14:paraId="30B480CC" w14:textId="77777777" w:rsidR="004311D3" w:rsidRPr="00C0084A" w:rsidRDefault="00DE1487" w:rsidP="004F15F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usługa szycia i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FC69A5">
        <w:rPr>
          <w:rFonts w:eastAsia="Times New Roman" w:cs="Calibri"/>
          <w:lang w:eastAsia="ar-SA"/>
        </w:rPr>
        <w:t>dzie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FC69A5">
        <w:rPr>
          <w:rFonts w:eastAsia="Times New Roman" w:cs="Calibri"/>
          <w:lang w:eastAsia="ar-SA"/>
        </w:rPr>
        <w:br/>
      </w:r>
      <w:r w:rsidR="001E17D3">
        <w:rPr>
          <w:rFonts w:eastAsia="Times New Roman" w:cs="Calibri"/>
          <w:lang w:eastAsia="ar-SA"/>
        </w:rPr>
        <w:t>i Transportu</w:t>
      </w:r>
      <w:r w:rsidR="00FC69A5">
        <w:rPr>
          <w:rFonts w:eastAsia="Times New Roman" w:cs="Calibri"/>
          <w:lang w:eastAsia="ar-SA"/>
        </w:rPr>
        <w:t>.</w:t>
      </w:r>
      <w:r w:rsidR="001E17D3">
        <w:rPr>
          <w:rFonts w:eastAsia="Times New Roman" w:cs="Calibri"/>
          <w:lang w:eastAsia="ar-SA"/>
        </w:rPr>
        <w:t xml:space="preserve"> </w:t>
      </w:r>
    </w:p>
    <w:p w14:paraId="17BDDB04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lastRenderedPageBreak/>
        <w:t>Wykonawca przed przystąpi</w:t>
      </w:r>
      <w:r w:rsidR="00092935">
        <w:rPr>
          <w:rFonts w:eastAsia="Times New Roman" w:cs="Calibri"/>
          <w:lang w:eastAsia="ar-SA"/>
        </w:rPr>
        <w:t>eniem do szycia kurtek</w:t>
      </w:r>
      <w:r>
        <w:rPr>
          <w:rFonts w:eastAsia="Times New Roman" w:cs="Calibri"/>
          <w:lang w:eastAsia="ar-SA"/>
        </w:rPr>
        <w:t xml:space="preserve"> przybędzie do uczelni i dokona</w:t>
      </w:r>
      <w:r w:rsidRPr="00FC69A5">
        <w:rPr>
          <w:rFonts w:eastAsia="Times New Roman" w:cs="Calibri"/>
          <w:lang w:eastAsia="ar-SA"/>
        </w:rPr>
        <w:t xml:space="preserve"> pomiarów wszystkich osób przeznaczonych do umundurowania. Po dokonaniu p</w:t>
      </w:r>
      <w:r w:rsidR="00092935">
        <w:rPr>
          <w:rFonts w:eastAsia="Times New Roman" w:cs="Calibri"/>
          <w:lang w:eastAsia="ar-SA"/>
        </w:rPr>
        <w:t>omiarów wykonawca uszyje kurtki</w:t>
      </w:r>
      <w:r w:rsidRPr="00FC69A5">
        <w:rPr>
          <w:rFonts w:eastAsia="Times New Roman" w:cs="Calibri"/>
          <w:lang w:eastAsia="ar-SA"/>
        </w:rPr>
        <w:t xml:space="preserve">. </w:t>
      </w:r>
    </w:p>
    <w:p w14:paraId="6987F82D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Termin wykonan</w:t>
      </w:r>
      <w:r w:rsidR="00092935">
        <w:rPr>
          <w:rFonts w:eastAsia="Times New Roman" w:cs="Calibri"/>
          <w:lang w:eastAsia="ar-SA"/>
        </w:rPr>
        <w:t>ia zleconej partii kurtek</w:t>
      </w:r>
      <w:r w:rsidRPr="00FC69A5">
        <w:rPr>
          <w:rFonts w:eastAsia="Times New Roman" w:cs="Calibri"/>
          <w:lang w:eastAsia="ar-SA"/>
        </w:rPr>
        <w:t xml:space="preserve"> nie może przekroczyć 30 dni od dnia pobrania wymiarów do szycia.</w:t>
      </w:r>
    </w:p>
    <w:p w14:paraId="2048BA61" w14:textId="77777777" w:rsidR="00FC69A5" w:rsidRPr="00FC69A5" w:rsidRDefault="0009293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lang w:eastAsia="ar-SA"/>
        </w:rPr>
        <w:t>Zamawiający wymaga aby uszyta kurtka</w:t>
      </w:r>
      <w:r w:rsidR="00FC69A5" w:rsidRPr="00FC69A5">
        <w:rPr>
          <w:rFonts w:eastAsia="Times New Roman" w:cs="Calibri"/>
          <w:lang w:eastAsia="ar-SA"/>
        </w:rPr>
        <w:t xml:space="preserve"> posiadał</w:t>
      </w:r>
      <w:r>
        <w:rPr>
          <w:rFonts w:eastAsia="Times New Roman" w:cs="Calibri"/>
          <w:lang w:eastAsia="ar-SA"/>
        </w:rPr>
        <w:t>a</w:t>
      </w:r>
      <w:r w:rsidR="00FC69A5" w:rsidRPr="00FC69A5">
        <w:rPr>
          <w:rFonts w:eastAsia="Times New Roman" w:cs="Calibri"/>
          <w:lang w:eastAsia="ar-SA"/>
        </w:rPr>
        <w:t xml:space="preserve"> wewnątrz informację z danymi studenta.</w:t>
      </w:r>
    </w:p>
    <w:p w14:paraId="2122E186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</w:t>
      </w:r>
      <w:r w:rsidR="00092935">
        <w:rPr>
          <w:rFonts w:eastAsia="Times New Roman" w:cs="Calibri"/>
          <w:lang w:eastAsia="ar-SA"/>
        </w:rPr>
        <w:t>konawca dostarczy uszyte kurtki</w:t>
      </w:r>
      <w:r w:rsidRPr="00FC69A5">
        <w:rPr>
          <w:rFonts w:eastAsia="Times New Roman" w:cs="Calibri"/>
          <w:lang w:eastAsia="ar-SA"/>
        </w:rPr>
        <w:t xml:space="preserve"> własnym transportem do siedziby Zamawiającego. Mate</w:t>
      </w:r>
      <w:r w:rsidR="00092935">
        <w:rPr>
          <w:rFonts w:eastAsia="Times New Roman" w:cs="Calibri"/>
          <w:lang w:eastAsia="ar-SA"/>
        </w:rPr>
        <w:t>riał użyty do wykonania kurtek</w:t>
      </w:r>
      <w:r w:rsidRPr="00FC69A5">
        <w:rPr>
          <w:rFonts w:eastAsia="Times New Roman" w:cs="Calibri"/>
          <w:lang w:eastAsia="ar-SA"/>
        </w:rPr>
        <w:t xml:space="preserve"> powinien od</w:t>
      </w:r>
      <w:r w:rsidR="00092935">
        <w:rPr>
          <w:rFonts w:eastAsia="Times New Roman" w:cs="Calibri"/>
          <w:lang w:eastAsia="ar-SA"/>
        </w:rPr>
        <w:t>powiadać kolorystycznie kurtkom</w:t>
      </w:r>
      <w:r w:rsidRPr="00FC69A5">
        <w:rPr>
          <w:rFonts w:eastAsia="Times New Roman" w:cs="Calibri"/>
          <w:lang w:eastAsia="ar-SA"/>
        </w:rPr>
        <w:t xml:space="preserve"> używanym obecnie przez studentów. W tym celu na prośbę Wykonawcy Zamawiający udostępni </w:t>
      </w:r>
      <w:r w:rsidR="00092935">
        <w:rPr>
          <w:rFonts w:eastAsia="Times New Roman" w:cs="Calibri"/>
          <w:lang w:eastAsia="ar-SA"/>
        </w:rPr>
        <w:t>próbkę materiału. Wzory kurtek</w:t>
      </w:r>
      <w:r w:rsidRPr="00FC69A5">
        <w:rPr>
          <w:rFonts w:eastAsia="Times New Roman" w:cs="Calibri"/>
          <w:lang w:eastAsia="ar-SA"/>
        </w:rPr>
        <w:t xml:space="preserve"> znajdują się również w magazynie UMG i będą dostępne dla Wykonawcy</w:t>
      </w:r>
    </w:p>
    <w:p w14:paraId="523293B1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</w:t>
      </w:r>
      <w:r w:rsidR="00C84F4D">
        <w:rPr>
          <w:rFonts w:eastAsia="Times New Roman" w:cs="Calibri"/>
          <w:lang w:eastAsia="ar-SA"/>
        </w:rPr>
        <w:t>zególności: uszkodzonych, o nie</w:t>
      </w:r>
      <w:r w:rsidRPr="00E672EE">
        <w:rPr>
          <w:rFonts w:eastAsia="Times New Roman" w:cs="Calibri"/>
          <w:lang w:eastAsia="ar-SA"/>
        </w:rPr>
        <w:t>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7958C81C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5E01E011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08FDDCCC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0E0C31D0" w14:textId="77777777" w:rsidR="006175B6" w:rsidRDefault="006175B6" w:rsidP="006175B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>
        <w:rPr>
          <w:rFonts w:asciiTheme="minorHAnsi" w:eastAsia="Times New Roman" w:hAnsiTheme="minorHAnsi" w:cstheme="minorHAnsi"/>
          <w:bCs/>
          <w:lang w:eastAsia="ar-SA"/>
        </w:rPr>
        <w:t>Z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a prawidłowa i terminową realizację przedmiotu umowy Zamawiający zapłaci Wykonawcy wynagrodzenie wg stawek określonych w załączniku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nr 1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do umowy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bCs/>
          <w:lang w:eastAsia="ar-SA"/>
        </w:rPr>
        <w:t>- k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alkulacja ceny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, lecz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nie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więcej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niż: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w</w:t>
      </w:r>
      <w:r w:rsidRPr="006506DC">
        <w:rPr>
          <w:rFonts w:asciiTheme="minorHAnsi" w:eastAsia="Times New Roman" w:hAnsiTheme="minorHAnsi" w:cstheme="minorHAnsi"/>
          <w:bCs/>
          <w:lang w:eastAsia="ar-SA"/>
        </w:rPr>
        <w:t>artość brutto:....................... zł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6506DC">
        <w:rPr>
          <w:rFonts w:asciiTheme="minorHAnsi" w:eastAsia="Times New Roman" w:hAnsiTheme="minorHAnsi" w:cstheme="minorHAnsi"/>
          <w:bCs/>
          <w:lang w:eastAsia="ar-SA"/>
        </w:rPr>
        <w:t>(słownie:...........................................).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Zamawiający oświadcza, że ilości poszczególnych pozycji wskazanych w kalkulacji ceny mogą być większe lub mniejsze o około 35% w zależności od składanych przez Zamawiającego zapotrzebowań, co nie może spowodować wzrostu maksymalnej wartości brutto wynagrodzenia Wykonawcy, o którym mowa w zdaniu poprzedzającym. </w:t>
      </w:r>
    </w:p>
    <w:p w14:paraId="04DFB8C8" w14:textId="77777777" w:rsidR="006175B6" w:rsidRPr="001D7CD6" w:rsidRDefault="006175B6" w:rsidP="006175B6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Zapłata nastąpi każdorazowo po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odbiorze przez Zamawiającego prawidłowo zrealizowanej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dostaw</w:t>
      </w:r>
      <w:r>
        <w:rPr>
          <w:rFonts w:asciiTheme="minorHAnsi" w:eastAsia="Times New Roman" w:hAnsiTheme="minorHAnsi" w:cstheme="minorHAnsi"/>
          <w:bCs/>
          <w:lang w:eastAsia="ar-SA"/>
        </w:rPr>
        <w:t>y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oraz na podstawie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prawidłowo wystawionej 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przez Wykonawcę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 xml:space="preserve">faktury w terminie ………….dni </w:t>
      </w:r>
      <w:bookmarkStart w:id="0" w:name="_Hlk130388288"/>
      <w:r w:rsidRPr="001D7CD6">
        <w:rPr>
          <w:rFonts w:asciiTheme="minorHAnsi" w:eastAsia="Times New Roman" w:hAnsiTheme="minorHAnsi" w:cstheme="minorHAnsi"/>
          <w:bCs/>
          <w:lang w:eastAsia="ar-SA"/>
        </w:rPr>
        <w:t>(zgodnie z ofertą)</w:t>
      </w:r>
      <w:bookmarkEnd w:id="0"/>
      <w:r>
        <w:rPr>
          <w:rFonts w:asciiTheme="minorHAnsi" w:eastAsia="Times New Roman" w:hAnsiTheme="minorHAnsi" w:cstheme="minorHAnsi"/>
          <w:bCs/>
          <w:lang w:eastAsia="ar-SA"/>
        </w:rPr>
        <w:t xml:space="preserve"> od dnia jej otrzymania </w:t>
      </w:r>
      <w:r w:rsidRPr="001D7CD6">
        <w:rPr>
          <w:rFonts w:asciiTheme="minorHAnsi" w:eastAsia="TimesNewRoman" w:hAnsiTheme="minorHAnsi" w:cstheme="minorHAnsi"/>
          <w:lang w:eastAsia="ar-SA"/>
        </w:rPr>
        <w:t xml:space="preserve">z konta Zamawiającego </w:t>
      </w:r>
      <w:r w:rsidRPr="001D7CD6">
        <w:rPr>
          <w:rFonts w:asciiTheme="minorHAnsi" w:eastAsia="Times New Roman" w:hAnsiTheme="minorHAnsi" w:cstheme="minorHAnsi"/>
          <w:bCs/>
          <w:lang w:eastAsia="ar-SA"/>
        </w:rPr>
        <w:t>na konto Wykonawcy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wskazane w tej fakturze. </w:t>
      </w:r>
    </w:p>
    <w:p w14:paraId="15C07752" w14:textId="77777777" w:rsidR="006175B6" w:rsidRPr="001D7CD6" w:rsidRDefault="006175B6" w:rsidP="006175B6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1D7CD6">
        <w:rPr>
          <w:rFonts w:asciiTheme="minorHAnsi" w:eastAsia="Times New Roman" w:hAnsiTheme="minorHAnsi" w:cstheme="minorHAnsi"/>
          <w:lang w:eastAsia="ar-SA"/>
        </w:rPr>
        <w:t xml:space="preserve">Zamawiający oświadcza, że posiada NIP </w:t>
      </w:r>
      <w:r w:rsidRPr="001D7CD6">
        <w:rPr>
          <w:rFonts w:asciiTheme="minorHAnsi" w:eastAsia="Times New Roman" w:hAnsiTheme="minorHAnsi" w:cstheme="minorHAnsi"/>
          <w:b/>
          <w:lang w:eastAsia="ar-SA"/>
        </w:rPr>
        <w:t>586-001-28-73</w:t>
      </w:r>
      <w:r w:rsidRPr="001D7CD6">
        <w:rPr>
          <w:rFonts w:asciiTheme="minorHAnsi" w:eastAsia="Times New Roman" w:hAnsiTheme="minorHAnsi" w:cstheme="minorHAnsi"/>
          <w:lang w:eastAsia="ar-SA"/>
        </w:rPr>
        <w:t>.</w:t>
      </w:r>
    </w:p>
    <w:p w14:paraId="13AE5424" w14:textId="77777777" w:rsidR="006175B6" w:rsidRPr="001D7CD6" w:rsidRDefault="006175B6" w:rsidP="006175B6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Theme="minorHAnsi" w:hAnsiTheme="minorHAnsi" w:cstheme="minorHAnsi"/>
        </w:rPr>
      </w:pPr>
      <w:r w:rsidRPr="001D7CD6">
        <w:rPr>
          <w:rStyle w:val="FontStyle14"/>
          <w:rFonts w:asciiTheme="minorHAnsi" w:hAnsiTheme="minorHAnsi" w:cstheme="minorHAnsi"/>
        </w:rPr>
        <w:t>W razie zakwestionowania jakości dosta</w:t>
      </w:r>
      <w:r>
        <w:rPr>
          <w:rStyle w:val="FontStyle14"/>
          <w:rFonts w:asciiTheme="minorHAnsi" w:hAnsiTheme="minorHAnsi" w:cstheme="minorHAnsi"/>
        </w:rPr>
        <w:t xml:space="preserve">wy </w:t>
      </w:r>
      <w:r w:rsidRPr="001D7CD6">
        <w:rPr>
          <w:rStyle w:val="FontStyle14"/>
          <w:rFonts w:asciiTheme="minorHAnsi" w:hAnsiTheme="minorHAnsi" w:cstheme="minorHAnsi"/>
        </w:rPr>
        <w:t>- Zamawiający wstrzyma się z zapłatą należności za zakwestionowaną część do czasu załatwienia reklamacji.</w:t>
      </w:r>
    </w:p>
    <w:p w14:paraId="21DEAA45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7636CD97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2F7A005C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766C8F7A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3DC93527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6B09007E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5364CE1E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5D4447E9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1F87AEE1" w14:textId="77777777" w:rsidR="006175B6" w:rsidRPr="001D7CD6" w:rsidRDefault="006175B6" w:rsidP="006175B6">
      <w:pPr>
        <w:pStyle w:val="Akapitzlist"/>
        <w:keepLines/>
        <w:widowControl w:val="0"/>
        <w:numPr>
          <w:ilvl w:val="3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" w:hanging="284"/>
        <w:jc w:val="both"/>
        <w:rPr>
          <w:rFonts w:asciiTheme="minorHAnsi" w:hAnsiTheme="minorHAnsi" w:cstheme="minorHAnsi"/>
          <w:lang w:eastAsia="x-none"/>
        </w:rPr>
      </w:pPr>
      <w:r w:rsidRPr="001D7CD6">
        <w:rPr>
          <w:rFonts w:asciiTheme="minorHAnsi" w:hAnsiTheme="minorHAnsi" w:cstheme="minorHAnsi"/>
        </w:rPr>
        <w:t>Wykonawca zapłaci Zamawiającemu kary umowne, które będą naliczane w następujących okolicznościach i wysokościach:</w:t>
      </w:r>
    </w:p>
    <w:p w14:paraId="334CC388" w14:textId="77777777" w:rsidR="006175B6" w:rsidRPr="001D7CD6" w:rsidRDefault="006175B6" w:rsidP="006175B6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>za zwłokę w dosta</w:t>
      </w:r>
      <w:r>
        <w:rPr>
          <w:rFonts w:asciiTheme="minorHAnsi" w:hAnsiTheme="minorHAnsi" w:cstheme="minorHAnsi"/>
        </w:rPr>
        <w:t>wie</w:t>
      </w:r>
      <w:r w:rsidRPr="001D7CD6">
        <w:rPr>
          <w:rFonts w:asciiTheme="minorHAnsi" w:hAnsiTheme="minorHAnsi" w:cstheme="minorHAnsi"/>
        </w:rPr>
        <w:t xml:space="preserve"> na podstawie zamówienia jednostkowego, o którym mowa w § 2 ust. </w:t>
      </w:r>
      <w:r>
        <w:rPr>
          <w:rFonts w:asciiTheme="minorHAnsi" w:hAnsiTheme="minorHAnsi" w:cstheme="minorHAnsi"/>
        </w:rPr>
        <w:t xml:space="preserve">5 </w:t>
      </w:r>
      <w:r w:rsidRPr="001D7CD6">
        <w:rPr>
          <w:rFonts w:asciiTheme="minorHAnsi" w:hAnsiTheme="minorHAnsi" w:cstheme="minorHAnsi"/>
          <w:color w:val="000000"/>
        </w:rPr>
        <w:t>Umowy</w:t>
      </w:r>
      <w:r w:rsidRPr="001D7CD6">
        <w:rPr>
          <w:rFonts w:asciiTheme="minorHAnsi" w:hAnsiTheme="minorHAnsi" w:cstheme="minorHAnsi"/>
        </w:rPr>
        <w:t xml:space="preserve">, w wysokości 0,5% wynagrodzenia brutto zamówienia jednostkowego, za każdy rozpoczęty dzień zwłoki </w:t>
      </w:r>
      <w:r w:rsidRPr="001D7CD6">
        <w:rPr>
          <w:rFonts w:asciiTheme="minorHAnsi" w:hAnsiTheme="minorHAnsi" w:cstheme="minorHAnsi"/>
          <w:color w:val="000000"/>
        </w:rPr>
        <w:t>licząc od chwili upłynięcia tego terminu</w:t>
      </w:r>
      <w:r w:rsidRPr="001D7CD6">
        <w:rPr>
          <w:rFonts w:asciiTheme="minorHAnsi" w:hAnsiTheme="minorHAnsi" w:cstheme="minorHAnsi"/>
        </w:rPr>
        <w:t>, nie więcej niż 20% tego wynagrodzenia;</w:t>
      </w:r>
    </w:p>
    <w:p w14:paraId="22F6116C" w14:textId="77777777" w:rsidR="006175B6" w:rsidRPr="001D7CD6" w:rsidRDefault="006175B6" w:rsidP="006175B6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za odstąpienie Wykonawcy od Umowy  z przyczyn leżących po jego stronie - karę w wysokości 20% brutto </w:t>
      </w:r>
      <w:bookmarkStart w:id="1" w:name="_Hlk159572375"/>
      <w:r>
        <w:rPr>
          <w:rFonts w:asciiTheme="minorHAnsi" w:hAnsiTheme="minorHAnsi" w:cstheme="minorHAnsi"/>
        </w:rPr>
        <w:t>maksymalnej wysokości wynagrodzenia Wykonawcy</w:t>
      </w:r>
      <w:bookmarkEnd w:id="1"/>
      <w:r>
        <w:rPr>
          <w:rFonts w:asciiTheme="minorHAnsi" w:hAnsiTheme="minorHAnsi" w:cstheme="minorHAnsi"/>
        </w:rPr>
        <w:t xml:space="preserve"> </w:t>
      </w:r>
      <w:r w:rsidRPr="001D7CD6">
        <w:rPr>
          <w:rFonts w:asciiTheme="minorHAnsi" w:hAnsiTheme="minorHAnsi" w:cstheme="minorHAnsi"/>
          <w:color w:val="000000"/>
        </w:rPr>
        <w:t xml:space="preserve">określonej w </w:t>
      </w:r>
      <w:r w:rsidRPr="001D7CD6">
        <w:rPr>
          <w:rFonts w:asciiTheme="minorHAnsi" w:hAnsiTheme="minorHAnsi" w:cstheme="minorHAnsi"/>
        </w:rPr>
        <w:t>§ 3 Umowy;</w:t>
      </w:r>
    </w:p>
    <w:p w14:paraId="55072DFB" w14:textId="77777777" w:rsidR="006175B6" w:rsidRPr="001D7CD6" w:rsidRDefault="006175B6" w:rsidP="006175B6">
      <w:pPr>
        <w:pStyle w:val="Akapitzlist"/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lastRenderedPageBreak/>
        <w:t xml:space="preserve">za odstąpienie Zamawiającego od Umowy z przyczyn leżących po stronie Wykonawcy - karę w wysokości 20% brutto </w:t>
      </w:r>
      <w:r>
        <w:rPr>
          <w:rFonts w:asciiTheme="minorHAnsi" w:hAnsiTheme="minorHAnsi" w:cstheme="minorHAnsi"/>
        </w:rPr>
        <w:t>maksymalnej wysokości wynagrodzenia Wykonawcy</w:t>
      </w:r>
      <w:r w:rsidRPr="001D7CD6" w:rsidDel="007A6282">
        <w:rPr>
          <w:rFonts w:asciiTheme="minorHAnsi" w:hAnsiTheme="minorHAnsi" w:cstheme="minorHAnsi"/>
          <w:color w:val="000000"/>
        </w:rPr>
        <w:t xml:space="preserve"> </w:t>
      </w:r>
      <w:r w:rsidRPr="001D7CD6">
        <w:rPr>
          <w:rFonts w:asciiTheme="minorHAnsi" w:hAnsiTheme="minorHAnsi" w:cstheme="minorHAnsi"/>
          <w:color w:val="000000"/>
        </w:rPr>
        <w:t xml:space="preserve">określonej w </w:t>
      </w:r>
      <w:r w:rsidRPr="001D7CD6">
        <w:rPr>
          <w:rFonts w:asciiTheme="minorHAnsi" w:hAnsiTheme="minorHAnsi" w:cstheme="minorHAnsi"/>
        </w:rPr>
        <w:t>§ 3 Umowy.</w:t>
      </w:r>
    </w:p>
    <w:p w14:paraId="0F7BD68B" w14:textId="3B26B688" w:rsidR="006175B6" w:rsidRPr="001D7CD6" w:rsidRDefault="006175B6" w:rsidP="006175B6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Kary, o których mowa w ust. 1 pkt 1- 3 podlegają sumowaniu, do łącznej wysokości </w:t>
      </w:r>
      <w:r>
        <w:rPr>
          <w:rFonts w:asciiTheme="minorHAnsi" w:hAnsiTheme="minorHAnsi" w:cstheme="minorHAnsi"/>
        </w:rPr>
        <w:t>3</w:t>
      </w:r>
      <w:r w:rsidRPr="001D7CD6">
        <w:rPr>
          <w:rFonts w:asciiTheme="minorHAnsi" w:hAnsiTheme="minorHAnsi" w:cstheme="minorHAnsi"/>
        </w:rPr>
        <w:t xml:space="preserve">0% </w:t>
      </w:r>
      <w:r w:rsidR="00D622CE">
        <w:rPr>
          <w:rFonts w:asciiTheme="minorHAnsi" w:hAnsiTheme="minorHAnsi" w:cstheme="minorHAnsi"/>
        </w:rPr>
        <w:t>maksymalnej wysokości wynagrodzenia Wykonawcy</w:t>
      </w:r>
      <w:r w:rsidR="00D622CE" w:rsidRPr="001D7CD6" w:rsidDel="007A6282">
        <w:rPr>
          <w:rFonts w:asciiTheme="minorHAnsi" w:hAnsiTheme="minorHAnsi" w:cstheme="minorHAnsi"/>
          <w:color w:val="000000"/>
        </w:rPr>
        <w:t xml:space="preserve"> </w:t>
      </w:r>
      <w:r w:rsidR="00D622CE" w:rsidRPr="001D7CD6">
        <w:rPr>
          <w:rFonts w:asciiTheme="minorHAnsi" w:hAnsiTheme="minorHAnsi" w:cstheme="minorHAnsi"/>
          <w:color w:val="000000"/>
        </w:rPr>
        <w:t xml:space="preserve">określonej w </w:t>
      </w:r>
      <w:r w:rsidR="00D622CE" w:rsidRPr="001D7CD6">
        <w:rPr>
          <w:rFonts w:asciiTheme="minorHAnsi" w:hAnsiTheme="minorHAnsi" w:cstheme="minorHAnsi"/>
        </w:rPr>
        <w:t>§ 3 Umowy</w:t>
      </w:r>
      <w:r>
        <w:rPr>
          <w:rFonts w:asciiTheme="minorHAnsi" w:hAnsiTheme="minorHAnsi" w:cstheme="minorHAnsi"/>
        </w:rPr>
        <w:t>.</w:t>
      </w:r>
      <w:r w:rsidRPr="001D7CD6">
        <w:rPr>
          <w:rFonts w:asciiTheme="minorHAnsi" w:hAnsiTheme="minorHAnsi" w:cstheme="minorHAnsi"/>
        </w:rPr>
        <w:t xml:space="preserve"> </w:t>
      </w:r>
    </w:p>
    <w:p w14:paraId="1CE25C9A" w14:textId="77777777" w:rsidR="006175B6" w:rsidRPr="001D7CD6" w:rsidRDefault="006175B6" w:rsidP="006175B6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 xml:space="preserve">Zamawiający zastrzega sobie prawo do odszkodowania uzupełniającego, przewyższającego wysokość kar umownych, do wysokości rzeczywiście poniesionej szkody. </w:t>
      </w:r>
    </w:p>
    <w:p w14:paraId="33074C13" w14:textId="77777777" w:rsidR="006175B6" w:rsidRPr="001D7CD6" w:rsidRDefault="006175B6" w:rsidP="006175B6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>Wykonawca wyraża zgodę na potrącanie kar umownych z należnego mu wynagrodzenia lub z zabezpieczenia należytego wykonania Umowy.</w:t>
      </w:r>
    </w:p>
    <w:p w14:paraId="39FE3D5C" w14:textId="77777777" w:rsidR="006175B6" w:rsidRPr="001D7CD6" w:rsidRDefault="006175B6" w:rsidP="006175B6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1D7CD6">
        <w:rPr>
          <w:rFonts w:asciiTheme="minorHAnsi" w:hAnsiTheme="minorHAnsi" w:cstheme="minorHAnsi"/>
        </w:rPr>
        <w:t>Odpowiedzialność Stron z tytułu nienależytego wykonania lub niewykonania Umowy wyłącza działanie Siły Wyższej. Termin „Siła wyższa” oznacza zewnętrzne, niemożliwe do przewidzenia i zapobieżenia zdarzenie występujące po zawarciu Umowy, uniemożliwiające należyte wykonanie przez Stronę jej obowiązków, w szczególności takie jak katastrofy naturalne, wojny, ataki terrorystyczne. Jeżeli zaistnieje Siła wyższa, Strona, której dotyczą okoliczności siły wyższej, bezzwłocznie zawiadomi drugą stronę na piśmie o jej zaistnieniu i przyczynach. Strona, której dotyczą okoliczności Siły wyższej dołoży wszelkich starań, aby niezwłocznie nie dłużej, aniżeli w terminie 2 dni roboczych od daty zawiadomienia przedstawić drugiej stronie dokumentację, która wyjaśnia naturę i przyczyny zaistniałej okoliczności Siły wyższej w takim zakresie, w jakim jest to możliwie osiągalne. Jeżeli po zawiadomieniu Strony nie uzgodnią inaczej w formie pisemnej, każda ze Stron będzie kontynuowała wysiłki w celu wywiązania się ze swoich zobowiązań. W takim zakresie, w jakim niemożność wykonywania zobowiązań umownych wynika z Siły wyższej oddziałującej na jedną ze Stron, druga strona również nie będzie odpowiedzialna za wykonanie swoich zobowiązań.</w:t>
      </w:r>
    </w:p>
    <w:p w14:paraId="6984BEB2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2494AF6C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771A8644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4F9DDC35" w14:textId="58E4A88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EA1D71">
        <w:rPr>
          <w:rFonts w:eastAsia="Times New Roman" w:cs="Calibri"/>
          <w:bCs/>
          <w:lang w:eastAsia="ar-SA"/>
        </w:rPr>
        <w:t>przez okres 12 m-</w:t>
      </w:r>
      <w:proofErr w:type="spellStart"/>
      <w:r w:rsidR="00EA1D71">
        <w:rPr>
          <w:rFonts w:eastAsia="Times New Roman" w:cs="Calibri"/>
          <w:bCs/>
          <w:lang w:eastAsia="ar-SA"/>
        </w:rPr>
        <w:t>cy</w:t>
      </w:r>
      <w:proofErr w:type="spellEnd"/>
      <w:r w:rsidR="00EA1D71" w:rsidRPr="00E672EE">
        <w:rPr>
          <w:rFonts w:eastAsia="Times New Roman" w:cs="Calibri"/>
          <w:bCs/>
          <w:lang w:eastAsia="ar-SA"/>
        </w:rPr>
        <w:t xml:space="preserve"> </w:t>
      </w:r>
      <w:bookmarkStart w:id="2" w:name="_GoBack"/>
      <w:bookmarkEnd w:id="2"/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7615C0AE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3B8DD4D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4B2AF8D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552A82AC" w14:textId="77777777" w:rsidR="006834DC" w:rsidRPr="006501BB" w:rsidRDefault="006834DC" w:rsidP="006834DC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Zamawiający może odstąpić od Umowy</w:t>
      </w:r>
      <w:r>
        <w:rPr>
          <w:rFonts w:asciiTheme="minorHAnsi" w:hAnsiTheme="minorHAnsi" w:cstheme="minorHAnsi"/>
          <w:sz w:val="22"/>
          <w:szCs w:val="22"/>
        </w:rPr>
        <w:t xml:space="preserve"> w terminie 60 dni od dnia stwierdzenia </w:t>
      </w:r>
      <w:r w:rsidRPr="006501BB">
        <w:rPr>
          <w:rFonts w:asciiTheme="minorHAnsi" w:hAnsiTheme="minorHAnsi" w:cstheme="minorHAnsi"/>
          <w:sz w:val="22"/>
          <w:szCs w:val="22"/>
        </w:rPr>
        <w:t>rażąc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6501B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naruszenia przez Wykonawcę jej </w:t>
      </w:r>
      <w:r w:rsidRPr="006501BB">
        <w:rPr>
          <w:rFonts w:asciiTheme="minorHAnsi" w:hAnsiTheme="minorHAnsi" w:cstheme="minorHAnsi"/>
          <w:sz w:val="22"/>
          <w:szCs w:val="22"/>
        </w:rPr>
        <w:t>postanowie</w:t>
      </w:r>
      <w:r>
        <w:rPr>
          <w:rFonts w:asciiTheme="minorHAnsi" w:hAnsiTheme="minorHAnsi" w:cstheme="minorHAnsi"/>
          <w:sz w:val="22"/>
          <w:szCs w:val="22"/>
        </w:rPr>
        <w:t>ń</w:t>
      </w:r>
      <w:r w:rsidRPr="006501B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B1F44E" w14:textId="77777777" w:rsidR="006175B6" w:rsidRPr="001D7CD6" w:rsidRDefault="006175B6" w:rsidP="006175B6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7CD6">
        <w:rPr>
          <w:rFonts w:asciiTheme="minorHAnsi" w:hAnsiTheme="minorHAnsi" w:cstheme="minorHAnsi"/>
          <w:sz w:val="22"/>
          <w:szCs w:val="22"/>
        </w:rPr>
        <w:t>Do rażących naruszeń Umowy zalicza się w szczególności następujące przypadki:</w:t>
      </w:r>
    </w:p>
    <w:p w14:paraId="65F62AA7" w14:textId="1F3CCF9A" w:rsidR="006175B6" w:rsidRPr="001D7CD6" w:rsidRDefault="006175B6" w:rsidP="006175B6">
      <w:pPr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1D7CD6">
        <w:rPr>
          <w:rFonts w:asciiTheme="minorHAnsi" w:hAnsiTheme="minorHAnsi" w:cstheme="minorHAnsi"/>
        </w:rPr>
        <w:t xml:space="preserve">w przypadku przekroczenia przez Wykonawcę terminu określonego w § 2 ust. </w:t>
      </w:r>
      <w:r w:rsidR="00F666BD">
        <w:rPr>
          <w:rFonts w:asciiTheme="minorHAnsi" w:hAnsiTheme="minorHAnsi" w:cstheme="minorHAnsi"/>
        </w:rPr>
        <w:t>5</w:t>
      </w:r>
      <w:r w:rsidRPr="001D7CD6">
        <w:rPr>
          <w:rFonts w:asciiTheme="minorHAnsi" w:hAnsiTheme="minorHAnsi" w:cstheme="minorHAnsi"/>
        </w:rPr>
        <w:t xml:space="preserve"> o 10 dni. W przypadku </w:t>
      </w:r>
      <w:r w:rsidRPr="001D7CD6">
        <w:rPr>
          <w:rFonts w:asciiTheme="minorHAnsi" w:hAnsiTheme="minorHAnsi" w:cstheme="minorHAnsi"/>
          <w:lang w:val="x-none"/>
        </w:rPr>
        <w:t xml:space="preserve">skorzystania z tego prawa przez Zamawiającego przekroczenie wskazanych terminów będzie potraktowane jak odstąpienie od Umowy z przyczyn leżących po stronie Wykonawcy i będzie miał zastosowanie § </w:t>
      </w:r>
      <w:r w:rsidRPr="001D7CD6">
        <w:rPr>
          <w:rFonts w:asciiTheme="minorHAnsi" w:hAnsiTheme="minorHAnsi" w:cstheme="minorHAnsi"/>
        </w:rPr>
        <w:t>5</w:t>
      </w:r>
      <w:r w:rsidRPr="001D7CD6">
        <w:rPr>
          <w:rFonts w:asciiTheme="minorHAnsi" w:hAnsiTheme="minorHAnsi" w:cstheme="minorHAnsi"/>
          <w:lang w:val="x-none"/>
        </w:rPr>
        <w:t xml:space="preserve"> ust. 1 pkt </w:t>
      </w:r>
      <w:r w:rsidRPr="001D7CD6">
        <w:rPr>
          <w:rFonts w:asciiTheme="minorHAnsi" w:hAnsiTheme="minorHAnsi" w:cstheme="minorHAnsi"/>
        </w:rPr>
        <w:t xml:space="preserve">3 </w:t>
      </w:r>
      <w:r w:rsidRPr="001D7CD6">
        <w:rPr>
          <w:rFonts w:asciiTheme="minorHAnsi" w:hAnsiTheme="minorHAnsi" w:cstheme="minorHAnsi"/>
          <w:color w:val="000000"/>
        </w:rPr>
        <w:t>Umowy</w:t>
      </w:r>
      <w:r w:rsidRPr="001D7CD6">
        <w:rPr>
          <w:rFonts w:asciiTheme="minorHAnsi" w:hAnsiTheme="minorHAnsi" w:cstheme="minorHAnsi"/>
          <w:lang w:val="x-none"/>
        </w:rPr>
        <w:t>;</w:t>
      </w:r>
    </w:p>
    <w:p w14:paraId="2FCF2C19" w14:textId="77777777" w:rsidR="006175B6" w:rsidRPr="000F6F0C" w:rsidRDefault="006175B6" w:rsidP="006175B6">
      <w:pPr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1D7CD6">
        <w:rPr>
          <w:rFonts w:asciiTheme="minorHAnsi" w:hAnsiTheme="minorHAnsi" w:cstheme="minorHAnsi"/>
          <w:lang w:val="x-none"/>
        </w:rPr>
        <w:t>Wykonawca powierzył wykonanie Umowy lub jej części osobie trzeciej bez zgody Zamawiającego wyrażonej w formie pisemnej</w:t>
      </w:r>
      <w:r>
        <w:rPr>
          <w:rFonts w:asciiTheme="minorHAnsi" w:hAnsiTheme="minorHAnsi" w:cstheme="minorHAnsi"/>
        </w:rPr>
        <w:t>.</w:t>
      </w:r>
    </w:p>
    <w:p w14:paraId="39DB9658" w14:textId="77777777" w:rsidR="006175B6" w:rsidRPr="001D7CD6" w:rsidRDefault="006175B6" w:rsidP="006175B6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7CD6">
        <w:rPr>
          <w:rFonts w:asciiTheme="minorHAnsi" w:hAnsiTheme="minorHAnsi" w:cstheme="minorHAnsi"/>
          <w:sz w:val="22"/>
          <w:szCs w:val="22"/>
        </w:rPr>
        <w:t xml:space="preserve">W wypadku wykonania przez Zamawiającego prawa odstąpienia od Umowy, niezależnie od jego podstawy, wywiera ono skutek wyłącznie co do niewykonanej części Umowy, w związku z czym żadna ze Stron nie będzie zobowiązana do zwrotu świadczeń już otrzymanych od drugiej Strony w ramach realizacji przedmiotu Umowy. </w:t>
      </w:r>
    </w:p>
    <w:p w14:paraId="382390F3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477C921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10FD7811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66F3D361" w14:textId="77777777" w:rsidR="006175B6" w:rsidRPr="005A4A48" w:rsidRDefault="006175B6" w:rsidP="006175B6">
      <w:pPr>
        <w:keepLines/>
        <w:numPr>
          <w:ilvl w:val="0"/>
          <w:numId w:val="28"/>
        </w:numPr>
        <w:tabs>
          <w:tab w:val="left" w:pos="708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5A4A48">
        <w:rPr>
          <w:rFonts w:asciiTheme="minorHAnsi" w:eastAsia="Times New Roman" w:hAnsiTheme="minorHAnsi" w:cstheme="minorHAnsi"/>
          <w:spacing w:val="2"/>
          <w:kern w:val="16"/>
          <w:lang w:eastAsia="pl-PL"/>
        </w:rPr>
        <w:t>Wszelkie zmiany i uzupełnienia Umowy wymagają formy pisemnej pod rygorem nieważności.</w:t>
      </w:r>
    </w:p>
    <w:p w14:paraId="33011AB6" w14:textId="77777777" w:rsidR="006175B6" w:rsidRPr="005A4A48" w:rsidRDefault="006175B6" w:rsidP="006175B6">
      <w:pPr>
        <w:keepLines/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5A4A48">
        <w:rPr>
          <w:rFonts w:asciiTheme="minorHAnsi" w:eastAsia="Times New Roman" w:hAnsiTheme="minorHAnsi" w:cstheme="minorHAnsi"/>
          <w:spacing w:val="2"/>
          <w:kern w:val="16"/>
          <w:lang w:eastAsia="pl-PL"/>
        </w:rPr>
        <w:t>Strony przewidują możliwość zmian treści Umowy w przypadku gdy:</w:t>
      </w:r>
    </w:p>
    <w:p w14:paraId="4C6A963A" w14:textId="77777777" w:rsidR="006175B6" w:rsidRPr="005A4A48" w:rsidRDefault="006175B6" w:rsidP="006175B6">
      <w:pPr>
        <w:numPr>
          <w:ilvl w:val="1"/>
          <w:numId w:val="29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zmianie ulegną stawki podatku od towarów i usług;</w:t>
      </w:r>
    </w:p>
    <w:p w14:paraId="30120E4E" w14:textId="77777777" w:rsidR="006175B6" w:rsidRPr="005A4A48" w:rsidRDefault="006175B6" w:rsidP="006175B6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3FBB9B01" w14:textId="77777777" w:rsidR="006175B6" w:rsidRPr="005A4A48" w:rsidRDefault="006175B6" w:rsidP="006175B6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lastRenderedPageBreak/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1B3658F2" w14:textId="77777777" w:rsidR="006175B6" w:rsidRPr="005A4A48" w:rsidRDefault="006175B6" w:rsidP="006175B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0EFEFEC1" w14:textId="77777777" w:rsidR="006175B6" w:rsidRPr="005A4A48" w:rsidRDefault="006175B6" w:rsidP="006175B6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677FE67C" w14:textId="77777777" w:rsidR="006175B6" w:rsidRPr="005A4A48" w:rsidRDefault="006175B6" w:rsidP="006175B6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 więcej niż 1,00% (jeden procent);</w:t>
      </w:r>
    </w:p>
    <w:p w14:paraId="30BA21FA" w14:textId="77777777" w:rsidR="006175B6" w:rsidRPr="005A4A48" w:rsidRDefault="006175B6" w:rsidP="006175B6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6FB6421E" w14:textId="77777777" w:rsidR="006175B6" w:rsidRPr="005A4A48" w:rsidRDefault="006175B6" w:rsidP="006175B6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3E1371FC" w14:textId="77777777" w:rsidR="006175B6" w:rsidRPr="005A4A48" w:rsidRDefault="006175B6" w:rsidP="006175B6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0B089868" w14:textId="77777777" w:rsidR="006175B6" w:rsidRPr="005A4A48" w:rsidRDefault="006175B6" w:rsidP="006175B6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zostanie podpisany aneks do Umowy.</w:t>
      </w:r>
    </w:p>
    <w:p w14:paraId="63CB88AC" w14:textId="77777777" w:rsidR="006175B6" w:rsidRPr="005A4A48" w:rsidRDefault="006175B6" w:rsidP="006175B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124725D9" w14:textId="77777777" w:rsidR="006175B6" w:rsidRPr="005A4A48" w:rsidRDefault="006175B6" w:rsidP="006175B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4E83B6DF" w14:textId="77777777" w:rsidR="006175B6" w:rsidRPr="005A4A48" w:rsidRDefault="006175B6" w:rsidP="006175B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(Dz.U. z 2023 poz. 1570, z </w:t>
      </w:r>
      <w:proofErr w:type="spellStart"/>
      <w:r w:rsidRPr="005A4A48">
        <w:rPr>
          <w:rFonts w:asciiTheme="minorHAnsi" w:hAnsiTheme="minorHAnsi" w:cstheme="minorHAnsi"/>
        </w:rPr>
        <w:t>poźn</w:t>
      </w:r>
      <w:proofErr w:type="spellEnd"/>
      <w:r w:rsidRPr="005A4A48">
        <w:rPr>
          <w:rFonts w:asciiTheme="minorHAnsi" w:hAnsiTheme="minorHAnsi" w:cstheme="minorHAnsi"/>
        </w:rPr>
        <w:t>. zm.).</w:t>
      </w:r>
    </w:p>
    <w:p w14:paraId="2E0B55F7" w14:textId="77777777" w:rsidR="006175B6" w:rsidRPr="005A4A48" w:rsidRDefault="006175B6" w:rsidP="006175B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A4A48"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03EDAD1D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5016F6D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WŁAŚCIWOŚĆ SĄDU</w:t>
      </w:r>
    </w:p>
    <w:p w14:paraId="1C0896FC" w14:textId="77777777" w:rsidR="006175B6" w:rsidRPr="005A4A48" w:rsidRDefault="006175B6" w:rsidP="006175B6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5A4A48">
        <w:rPr>
          <w:rFonts w:asciiTheme="minorHAnsi" w:hAnsiTheme="minorHAnsi" w:cstheme="minorHAnsi"/>
          <w:color w:val="000000"/>
        </w:rPr>
        <w:t>W przypadku zaistniałego sporu w związku z wykonaniem niniejszej umowy w trybie zamówienia publicznego, Strony są zobowiązane wyczerpać drogę postępowania reklamacyjnego.</w:t>
      </w:r>
    </w:p>
    <w:p w14:paraId="10950536" w14:textId="77777777" w:rsidR="006175B6" w:rsidRPr="005A4A48" w:rsidRDefault="006175B6" w:rsidP="006175B6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 xml:space="preserve"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Zamawiającego o stanowisku Wykonawcy w kwestii zgłoszonych roszczeń w terminie opisanym w zdaniu poprzedzającym jest równoznaczne z odmową uznania roszczeń Zamawiającego w całości. </w:t>
      </w:r>
    </w:p>
    <w:p w14:paraId="3FF59CEB" w14:textId="77777777" w:rsidR="006175B6" w:rsidRPr="005A4A48" w:rsidRDefault="006175B6" w:rsidP="006175B6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W razie odmowy uznania roszczeń przez Wykonawcę lub nie udzielenia odpowiedzi w terminie, Zamawiający jest upoważniony do wystąpienia na drogę sądową.</w:t>
      </w:r>
    </w:p>
    <w:p w14:paraId="4C91B4F8" w14:textId="77777777" w:rsidR="006175B6" w:rsidRPr="005A4A48" w:rsidRDefault="006175B6" w:rsidP="006175B6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 xml:space="preserve">W sprawach nieuregulowanych niniejszą umową mają zastosowanie przepisy Kodeksu Cywilnego (Dz. U. z 2023 r. poz. 1610 z późn. zm.) i  ustawy z dnia 11 września 2019 r.– Prawo zamówień publicznych (Dz. U. z 2023 r. poz. 1605 z późn. </w:t>
      </w:r>
      <w:proofErr w:type="spellStart"/>
      <w:r w:rsidRPr="005A4A48">
        <w:rPr>
          <w:rFonts w:asciiTheme="minorHAnsi" w:hAnsiTheme="minorHAnsi" w:cstheme="minorHAnsi"/>
          <w:color w:val="000000"/>
        </w:rPr>
        <w:t>zm</w:t>
      </w:r>
      <w:proofErr w:type="spellEnd"/>
      <w:r w:rsidRPr="005A4A48">
        <w:rPr>
          <w:rFonts w:asciiTheme="minorHAnsi" w:hAnsiTheme="minorHAnsi" w:cstheme="minorHAnsi"/>
          <w:color w:val="000000"/>
        </w:rPr>
        <w:t>).</w:t>
      </w:r>
    </w:p>
    <w:p w14:paraId="0CD86085" w14:textId="77777777" w:rsidR="006175B6" w:rsidRPr="005A4A48" w:rsidRDefault="006175B6" w:rsidP="006175B6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Spory mogące wyniknąć w związku z zawarciem lub wykonywaniem niniejszej umowy strony poddają rozstrzygnięciu sądowi powszechnemu miejscowo właściwemu ze względu na siedzibę Zamawiającego.</w:t>
      </w:r>
    </w:p>
    <w:p w14:paraId="63FB7A4C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418FA75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3F13F732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lastRenderedPageBreak/>
        <w:t>POSTANOWIENIA KOŃCOWE</w:t>
      </w:r>
    </w:p>
    <w:p w14:paraId="7BFF0849" w14:textId="77777777" w:rsidR="006175B6" w:rsidRPr="005A4A48" w:rsidRDefault="006175B6" w:rsidP="006175B6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5A4A48">
        <w:rPr>
          <w:rFonts w:asciiTheme="minorHAnsi" w:hAnsiTheme="minorHAnsi" w:cstheme="minorHAnsi"/>
          <w:color w:val="000000"/>
        </w:rPr>
        <w:t>Umowę sporządzono w jednym egzemplarzu podpisywanym elektronicznie.</w:t>
      </w:r>
    </w:p>
    <w:p w14:paraId="01EDD188" w14:textId="77777777" w:rsidR="006175B6" w:rsidRPr="005A4A48" w:rsidRDefault="006175B6" w:rsidP="006175B6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Integralną część umowy stanowią następujące załączniki:</w:t>
      </w:r>
    </w:p>
    <w:p w14:paraId="2374A696" w14:textId="097EE1F3" w:rsidR="006175B6" w:rsidRPr="00E672EE" w:rsidRDefault="006175B6" w:rsidP="006175B6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  <w:r w:rsidRPr="005A4A48">
        <w:rPr>
          <w:rFonts w:asciiTheme="minorHAnsi" w:hAnsiTheme="minorHAnsi" w:cstheme="minorHAnsi"/>
          <w:color w:val="000000"/>
        </w:rPr>
        <w:t>załącznik nr 1 – Formularz ofertowy i Formularz Kalkulacja ceny</w:t>
      </w:r>
    </w:p>
    <w:p w14:paraId="4D2794FE" w14:textId="77777777" w:rsidR="006175B6" w:rsidRPr="00E672EE" w:rsidRDefault="006175B6" w:rsidP="006175B6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  <w:r w:rsidRPr="005A4A48">
        <w:rPr>
          <w:rFonts w:asciiTheme="minorHAnsi" w:hAnsiTheme="minorHAnsi" w:cstheme="minorHAnsi"/>
          <w:color w:val="000000"/>
        </w:rPr>
        <w:t xml:space="preserve">załącznik nr </w:t>
      </w:r>
      <w:r>
        <w:rPr>
          <w:rFonts w:asciiTheme="minorHAnsi" w:hAnsiTheme="minorHAnsi" w:cstheme="minorHAnsi"/>
          <w:color w:val="000000"/>
        </w:rPr>
        <w:t xml:space="preserve">2 </w:t>
      </w:r>
      <w:r>
        <w:rPr>
          <w:rFonts w:asciiTheme="minorHAnsi" w:hAnsiTheme="minorHAnsi" w:cstheme="minorHAnsi"/>
          <w:color w:val="000000"/>
        </w:rPr>
        <w:softHyphen/>
        <w:t>– wzór skierowania</w:t>
      </w:r>
    </w:p>
    <w:p w14:paraId="028BBF93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46412213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4BC50B2B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614A606A" w14:textId="77777777" w:rsidR="00BF083F" w:rsidRPr="001458EC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7D619CA5" w14:textId="77777777" w:rsidR="00301CB5" w:rsidRPr="00E672EE" w:rsidRDefault="00301CB5" w:rsidP="00A51CCF">
      <w:pPr>
        <w:spacing w:after="0" w:line="240" w:lineRule="auto"/>
      </w:pPr>
    </w:p>
    <w:sectPr w:rsidR="00301CB5" w:rsidRPr="00E672E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C7491" w14:textId="77777777" w:rsidR="00FE036B" w:rsidRDefault="00FE036B" w:rsidP="00BF083F">
      <w:pPr>
        <w:spacing w:after="0" w:line="240" w:lineRule="auto"/>
      </w:pPr>
      <w:r>
        <w:separator/>
      </w:r>
    </w:p>
  </w:endnote>
  <w:endnote w:type="continuationSeparator" w:id="0">
    <w:p w14:paraId="580E1975" w14:textId="77777777" w:rsidR="00FE036B" w:rsidRDefault="00FE036B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6317C" w14:textId="77777777" w:rsidR="00FE036B" w:rsidRDefault="00FE036B" w:rsidP="00BF083F">
      <w:pPr>
        <w:spacing w:after="0" w:line="240" w:lineRule="auto"/>
      </w:pPr>
      <w:r>
        <w:separator/>
      </w:r>
    </w:p>
  </w:footnote>
  <w:footnote w:type="continuationSeparator" w:id="0">
    <w:p w14:paraId="19EE22FF" w14:textId="77777777" w:rsidR="00FE036B" w:rsidRDefault="00FE036B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07624" w14:textId="77777777" w:rsidR="00BF083F" w:rsidRDefault="00FE036B">
    <w:pPr>
      <w:pStyle w:val="Nagwek"/>
    </w:pPr>
    <w:r>
      <w:rPr>
        <w:noProof/>
      </w:rPr>
      <w:pict w14:anchorId="43E417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F7B83" w14:textId="77777777" w:rsidR="00BF083F" w:rsidRDefault="00FE036B">
    <w:pPr>
      <w:pStyle w:val="Nagwek"/>
    </w:pPr>
    <w:r>
      <w:rPr>
        <w:noProof/>
      </w:rPr>
      <w:pict w14:anchorId="205CEB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DB0FBA">
      <w:t>Wzór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3BA0D" w14:textId="77777777" w:rsidR="00BF083F" w:rsidRDefault="00FE036B">
    <w:pPr>
      <w:pStyle w:val="Nagwek"/>
    </w:pPr>
    <w:r>
      <w:rPr>
        <w:noProof/>
      </w:rPr>
      <w:pict w14:anchorId="27D409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977E0"/>
    <w:multiLevelType w:val="hybridMultilevel"/>
    <w:tmpl w:val="89E0B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0424"/>
    <w:multiLevelType w:val="hybridMultilevel"/>
    <w:tmpl w:val="BBD0CFD2"/>
    <w:lvl w:ilvl="0" w:tplc="4FF86F4A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DE3"/>
    <w:multiLevelType w:val="hybridMultilevel"/>
    <w:tmpl w:val="EC901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2A1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A4F0A"/>
    <w:multiLevelType w:val="hybridMultilevel"/>
    <w:tmpl w:val="E2F6BC9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3795E"/>
    <w:multiLevelType w:val="hybridMultilevel"/>
    <w:tmpl w:val="BF3269D0"/>
    <w:lvl w:ilvl="0" w:tplc="E8DE25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B001B"/>
    <w:multiLevelType w:val="hybridMultilevel"/>
    <w:tmpl w:val="D0644450"/>
    <w:lvl w:ilvl="0" w:tplc="3EAEE4D2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4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97F8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7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0"/>
  </w:num>
  <w:num w:numId="12">
    <w:abstractNumId w:val="1"/>
  </w:num>
  <w:num w:numId="13">
    <w:abstractNumId w:val="17"/>
  </w:num>
  <w:num w:numId="14">
    <w:abstractNumId w:val="13"/>
    <w:lvlOverride w:ilvl="0">
      <w:startOverride w:val="1"/>
    </w:lvlOverride>
  </w:num>
  <w:num w:numId="15">
    <w:abstractNumId w:val="28"/>
  </w:num>
  <w:num w:numId="16">
    <w:abstractNumId w:val="23"/>
  </w:num>
  <w:num w:numId="17">
    <w:abstractNumId w:val="27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73776"/>
    <w:rsid w:val="00092935"/>
    <w:rsid w:val="000E66F9"/>
    <w:rsid w:val="00100970"/>
    <w:rsid w:val="001131BD"/>
    <w:rsid w:val="001350E3"/>
    <w:rsid w:val="001418B7"/>
    <w:rsid w:val="001458EC"/>
    <w:rsid w:val="00156DE5"/>
    <w:rsid w:val="00165391"/>
    <w:rsid w:val="001847E6"/>
    <w:rsid w:val="001C64E8"/>
    <w:rsid w:val="001E17D3"/>
    <w:rsid w:val="001E6D6F"/>
    <w:rsid w:val="002024CB"/>
    <w:rsid w:val="002044B2"/>
    <w:rsid w:val="0020729F"/>
    <w:rsid w:val="00227252"/>
    <w:rsid w:val="002448A1"/>
    <w:rsid w:val="00265791"/>
    <w:rsid w:val="00266B35"/>
    <w:rsid w:val="00280D8F"/>
    <w:rsid w:val="002879ED"/>
    <w:rsid w:val="00295E16"/>
    <w:rsid w:val="002A0290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B768A"/>
    <w:rsid w:val="003E2D35"/>
    <w:rsid w:val="004007C6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3A75"/>
    <w:rsid w:val="00567B44"/>
    <w:rsid w:val="005B54DE"/>
    <w:rsid w:val="0060231A"/>
    <w:rsid w:val="006070FF"/>
    <w:rsid w:val="006175B6"/>
    <w:rsid w:val="00662DE6"/>
    <w:rsid w:val="00664809"/>
    <w:rsid w:val="00667E1F"/>
    <w:rsid w:val="006812B5"/>
    <w:rsid w:val="006834DC"/>
    <w:rsid w:val="00691C17"/>
    <w:rsid w:val="00691C69"/>
    <w:rsid w:val="006973BE"/>
    <w:rsid w:val="0069773E"/>
    <w:rsid w:val="006B241F"/>
    <w:rsid w:val="006C4DD3"/>
    <w:rsid w:val="006E7C48"/>
    <w:rsid w:val="006F1CC8"/>
    <w:rsid w:val="00703D26"/>
    <w:rsid w:val="00722290"/>
    <w:rsid w:val="00745E37"/>
    <w:rsid w:val="00775282"/>
    <w:rsid w:val="0077737D"/>
    <w:rsid w:val="00783131"/>
    <w:rsid w:val="007C61A9"/>
    <w:rsid w:val="007D654B"/>
    <w:rsid w:val="007E2B7C"/>
    <w:rsid w:val="007F3423"/>
    <w:rsid w:val="007F5353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2659A"/>
    <w:rsid w:val="00951CDD"/>
    <w:rsid w:val="00962C2B"/>
    <w:rsid w:val="00973D7B"/>
    <w:rsid w:val="00975702"/>
    <w:rsid w:val="00991686"/>
    <w:rsid w:val="009E0CC4"/>
    <w:rsid w:val="009F0117"/>
    <w:rsid w:val="009F1E2C"/>
    <w:rsid w:val="00A0079C"/>
    <w:rsid w:val="00A253ED"/>
    <w:rsid w:val="00A30218"/>
    <w:rsid w:val="00A51CCF"/>
    <w:rsid w:val="00A526C4"/>
    <w:rsid w:val="00A55620"/>
    <w:rsid w:val="00A55F23"/>
    <w:rsid w:val="00A645EA"/>
    <w:rsid w:val="00AA6C3B"/>
    <w:rsid w:val="00AC2B91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F083F"/>
    <w:rsid w:val="00C0084A"/>
    <w:rsid w:val="00C30B7F"/>
    <w:rsid w:val="00C60097"/>
    <w:rsid w:val="00C65900"/>
    <w:rsid w:val="00C84F4D"/>
    <w:rsid w:val="00C85B5A"/>
    <w:rsid w:val="00C92AEA"/>
    <w:rsid w:val="00CB1A70"/>
    <w:rsid w:val="00D20EDE"/>
    <w:rsid w:val="00D34A9F"/>
    <w:rsid w:val="00D4144F"/>
    <w:rsid w:val="00D41FFC"/>
    <w:rsid w:val="00D622CE"/>
    <w:rsid w:val="00D9478D"/>
    <w:rsid w:val="00DA1240"/>
    <w:rsid w:val="00DA756E"/>
    <w:rsid w:val="00DB0FBA"/>
    <w:rsid w:val="00DB3A40"/>
    <w:rsid w:val="00DE1487"/>
    <w:rsid w:val="00E205C0"/>
    <w:rsid w:val="00E30E31"/>
    <w:rsid w:val="00E31DB3"/>
    <w:rsid w:val="00E672EE"/>
    <w:rsid w:val="00E711F0"/>
    <w:rsid w:val="00E81E37"/>
    <w:rsid w:val="00E92B9C"/>
    <w:rsid w:val="00EA1D71"/>
    <w:rsid w:val="00EB194E"/>
    <w:rsid w:val="00EB1B99"/>
    <w:rsid w:val="00EE7585"/>
    <w:rsid w:val="00EF25A7"/>
    <w:rsid w:val="00F23E21"/>
    <w:rsid w:val="00F34174"/>
    <w:rsid w:val="00F370BF"/>
    <w:rsid w:val="00F454C4"/>
    <w:rsid w:val="00F666BD"/>
    <w:rsid w:val="00F75FEB"/>
    <w:rsid w:val="00F81CC0"/>
    <w:rsid w:val="00FC69A5"/>
    <w:rsid w:val="00FC6C69"/>
    <w:rsid w:val="00FD0256"/>
    <w:rsid w:val="00FD68BF"/>
    <w:rsid w:val="00FE036B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C15563A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6175B6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6175B6"/>
    <w:rPr>
      <w:sz w:val="22"/>
      <w:szCs w:val="22"/>
      <w:lang w:eastAsia="en-US"/>
    </w:rPr>
  </w:style>
  <w:style w:type="paragraph" w:customStyle="1" w:styleId="ustp-umowy">
    <w:name w:val="ustęp-umowy"/>
    <w:basedOn w:val="Normalny"/>
    <w:rsid w:val="006175B6"/>
    <w:pPr>
      <w:numPr>
        <w:numId w:val="25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6923-C6E3-49BB-B3E2-56F8AB4FC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</TotalTime>
  <Pages>5</Pages>
  <Words>1767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Anita Brunowicz</cp:lastModifiedBy>
  <cp:revision>11</cp:revision>
  <cp:lastPrinted>2025-04-04T07:05:00Z</cp:lastPrinted>
  <dcterms:created xsi:type="dcterms:W3CDTF">2025-04-02T09:48:00Z</dcterms:created>
  <dcterms:modified xsi:type="dcterms:W3CDTF">2025-04-04T07:05:00Z</dcterms:modified>
</cp:coreProperties>
</file>